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931C" w14:textId="77777777" w:rsidR="00F756EE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F756EE">
        <w:rPr>
          <w:spacing w:val="5"/>
        </w:rPr>
        <w:t>ATT 2:</w:t>
      </w:r>
    </w:p>
    <w:p w14:paraId="0DD971BE" w14:textId="77777777" w:rsidR="002F6255" w:rsidRDefault="00F756EE" w:rsidP="00B6212C">
      <w:pPr>
        <w:pStyle w:val="Titel"/>
        <w:spacing w:after="40"/>
        <w:rPr>
          <w:spacing w:val="5"/>
        </w:rPr>
      </w:pPr>
      <w:r>
        <w:rPr>
          <w:spacing w:val="5"/>
        </w:rPr>
        <w:t>AUFGLIEDERUNG WICHTIGER EINHEITSPREISE</w:t>
      </w:r>
    </w:p>
    <w:p w14:paraId="69ED2DF5" w14:textId="77777777" w:rsidR="002F6255" w:rsidRPr="00770BEB" w:rsidRDefault="002F6255" w:rsidP="00B6212C">
      <w:pPr>
        <w:pStyle w:val="Titel"/>
        <w:spacing w:after="200"/>
        <w:rPr>
          <w:spacing w:val="5"/>
          <w:sz w:val="20"/>
          <w:szCs w:val="20"/>
        </w:rPr>
      </w:pPr>
      <w:r w:rsidRPr="00770BEB">
        <w:rPr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57B66D22" w14:textId="77777777" w:rsidTr="002F6255">
        <w:trPr>
          <w:cantSplit/>
          <w:trHeight w:val="567"/>
        </w:trPr>
        <w:tc>
          <w:tcPr>
            <w:tcW w:w="6521" w:type="dxa"/>
          </w:tcPr>
          <w:p w14:paraId="4B09091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AE7F3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25531BE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00613160" w14:textId="77583456" w:rsidR="002F6255" w:rsidRPr="00DC73B0" w:rsidRDefault="002F6255" w:rsidP="00A114F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7A28A2" w:rsidRPr="007A28A2">
              <w:rPr>
                <w:rFonts w:ascii="Arial" w:hAnsi="Arial" w:cs="Arial"/>
                <w:noProof/>
                <w:sz w:val="20"/>
              </w:rPr>
              <w:t>ÖA-008-26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2BAFF0E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17BA0D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2CC8BEEA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0C85983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7C2DD1F7" w14:textId="089AA944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7A28A2" w:rsidRPr="007A28A2">
              <w:rPr>
                <w:rFonts w:ascii="Arial" w:hAnsi="Arial" w:cs="Arial"/>
                <w:sz w:val="20"/>
              </w:rPr>
              <w:t xml:space="preserve">UKE - Zufahrt </w:t>
            </w:r>
            <w:proofErr w:type="spellStart"/>
            <w:r w:rsidR="007A28A2" w:rsidRPr="007A28A2">
              <w:rPr>
                <w:rFonts w:ascii="Arial" w:hAnsi="Arial" w:cs="Arial"/>
                <w:sz w:val="20"/>
              </w:rPr>
              <w:t>Frickestraße</w:t>
            </w:r>
            <w:proofErr w:type="spellEnd"/>
            <w:r w:rsidR="007A28A2" w:rsidRPr="007A28A2">
              <w:rPr>
                <w:rFonts w:ascii="Arial" w:hAnsi="Arial" w:cs="Arial"/>
                <w:sz w:val="20"/>
              </w:rPr>
              <w:t xml:space="preserve"> bis Tiefgarage O60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04DCFC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6DD15B1B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2C50EAC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374BB0FB" w14:textId="60984E10" w:rsidR="002F6255" w:rsidRPr="00DC73B0" w:rsidRDefault="002F6255" w:rsidP="00A114F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7A28A2">
              <w:rPr>
                <w:rFonts w:ascii="Arial" w:hAnsi="Arial" w:cs="Arial"/>
                <w:sz w:val="20"/>
              </w:rPr>
              <w:t> </w:t>
            </w:r>
            <w:r w:rsidR="007A28A2">
              <w:rPr>
                <w:rFonts w:ascii="Arial" w:hAnsi="Arial" w:cs="Arial"/>
                <w:sz w:val="20"/>
              </w:rPr>
              <w:t> </w:t>
            </w:r>
            <w:r w:rsidR="007A28A2">
              <w:rPr>
                <w:rFonts w:ascii="Arial" w:hAnsi="Arial" w:cs="Arial"/>
                <w:sz w:val="20"/>
              </w:rPr>
              <w:t> </w:t>
            </w:r>
            <w:r w:rsidR="007A28A2">
              <w:rPr>
                <w:rFonts w:ascii="Arial" w:hAnsi="Arial" w:cs="Arial"/>
                <w:sz w:val="20"/>
              </w:rPr>
              <w:t> </w:t>
            </w:r>
            <w:r w:rsidR="007A28A2">
              <w:rPr>
                <w:rFonts w:ascii="Arial" w:hAnsi="Arial" w:cs="Arial"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3A1176B" w14:textId="77777777" w:rsidR="00F756EE" w:rsidRDefault="00F756EE" w:rsidP="00F756EE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ist</w:t>
      </w:r>
      <w:r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260C1A0C" w14:textId="77777777" w:rsidR="00F756EE" w:rsidRPr="00F756EE" w:rsidRDefault="00F756EE" w:rsidP="00F756EE">
      <w:pPr>
        <w:spacing w:before="120"/>
        <w:jc w:val="both"/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 xml:space="preserve">Diese Aufgliederung dient der Vergabestelle, um </w:t>
      </w:r>
      <w:r>
        <w:rPr>
          <w:rFonts w:ascii="Arial" w:hAnsi="Arial"/>
          <w:sz w:val="20"/>
        </w:rPr>
        <w:t xml:space="preserve">im Rahmen der Angebotswertung </w:t>
      </w:r>
      <w:r w:rsidRPr="00F756EE">
        <w:rPr>
          <w:rFonts w:ascii="Arial" w:hAnsi="Arial"/>
          <w:sz w:val="20"/>
        </w:rPr>
        <w:t xml:space="preserve">die für die Angebotssumme maßgeblichen Kalkulationsbestandteile beurteilen zu können. </w:t>
      </w:r>
    </w:p>
    <w:p w14:paraId="394FFE59" w14:textId="77777777" w:rsidR="00F756EE" w:rsidRPr="00F756EE" w:rsidRDefault="00F756EE" w:rsidP="00F756EE">
      <w:pPr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Wichtige, den Preis bestimmende Teilleistungen werden von der Vergsabestelle vorgegeben (Spalten 1</w:t>
      </w:r>
      <w:r>
        <w:rPr>
          <w:rFonts w:ascii="Arial" w:hAnsi="Arial"/>
          <w:sz w:val="20"/>
        </w:rPr>
        <w:t xml:space="preserve"> – </w:t>
      </w:r>
      <w:r w:rsidRPr="00F756EE">
        <w:rPr>
          <w:rFonts w:ascii="Arial" w:hAnsi="Arial"/>
          <w:sz w:val="20"/>
        </w:rPr>
        <w:t xml:space="preserve">3).  </w:t>
      </w:r>
    </w:p>
    <w:p w14:paraId="4CDD7AD1" w14:textId="77777777" w:rsidR="00F756EE" w:rsidRPr="00F756EE" w:rsidRDefault="00F756EE" w:rsidP="00F756EE">
      <w:pPr>
        <w:pStyle w:val="Titel"/>
        <w:spacing w:after="0"/>
        <w:jc w:val="both"/>
        <w:rPr>
          <w:b w:val="0"/>
          <w:spacing w:val="5"/>
          <w:sz w:val="20"/>
          <w:szCs w:val="20"/>
        </w:rPr>
      </w:pPr>
      <w:r w:rsidRPr="00F756EE">
        <w:rPr>
          <w:b w:val="0"/>
          <w:sz w:val="20"/>
        </w:rPr>
        <w:t>Der Bieter gibt seine Preise für die Teilleistungen an (Spalten 4</w:t>
      </w:r>
      <w:r>
        <w:rPr>
          <w:b w:val="0"/>
          <w:sz w:val="20"/>
        </w:rPr>
        <w:t xml:space="preserve"> – </w:t>
      </w:r>
      <w:r w:rsidRPr="00F756EE">
        <w:rPr>
          <w:b w:val="0"/>
          <w:sz w:val="20"/>
        </w:rPr>
        <w:t>9).</w:t>
      </w:r>
    </w:p>
    <w:p w14:paraId="67BD7FA3" w14:textId="77777777" w:rsidR="00F756EE" w:rsidRDefault="00F756EE" w:rsidP="00F756EE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 w14:paraId="6BD676A4" w14:textId="77777777" w:rsidR="00FB2451" w:rsidRPr="00F756EE" w:rsidRDefault="00F756EE" w:rsidP="00F756EE">
      <w:pPr>
        <w:pStyle w:val="Titel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2231"/>
        <w:gridCol w:w="888"/>
        <w:gridCol w:w="850"/>
        <w:gridCol w:w="851"/>
        <w:gridCol w:w="992"/>
        <w:gridCol w:w="992"/>
        <w:gridCol w:w="992"/>
        <w:gridCol w:w="1134"/>
      </w:tblGrid>
      <w:tr w:rsidR="00DC5D2C" w14:paraId="2D5D95B9" w14:textId="77777777" w:rsidTr="009C7A33">
        <w:tc>
          <w:tcPr>
            <w:tcW w:w="709" w:type="dxa"/>
          </w:tcPr>
          <w:p w14:paraId="1D925709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1"/>
              <w:t>1)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231" w:type="dxa"/>
          </w:tcPr>
          <w:p w14:paraId="1221A5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88" w:type="dxa"/>
          </w:tcPr>
          <w:p w14:paraId="2FDC9FAE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</w:r>
            <w:r>
              <w:rPr>
                <w:rFonts w:ascii="Arial" w:hAnsi="Arial"/>
                <w:sz w:val="16"/>
              </w:rPr>
              <w:softHyphen/>
              <w:t>gen</w:t>
            </w:r>
            <w:r w:rsidR="009C7A33"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</w:rPr>
              <w:t>ein</w:t>
            </w:r>
            <w:r>
              <w:rPr>
                <w:rFonts w:ascii="Arial" w:hAnsi="Arial"/>
                <w:sz w:val="16"/>
              </w:rPr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0" w:type="dxa"/>
          </w:tcPr>
          <w:p w14:paraId="3DE6AFE7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</w:r>
            <w:r>
              <w:rPr>
                <w:rFonts w:ascii="Arial" w:hAnsi="Arial"/>
                <w:sz w:val="16"/>
              </w:rPr>
              <w:softHyphen/>
            </w:r>
            <w:r w:rsidR="005A2805">
              <w:rPr>
                <w:rFonts w:ascii="Arial" w:hAnsi="Arial"/>
                <w:sz w:val="16"/>
              </w:rPr>
              <w:t>-</w:t>
            </w:r>
          </w:p>
          <w:p w14:paraId="55F6F4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2"/>
              <w:t>2)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961" w:type="dxa"/>
            <w:gridSpan w:val="5"/>
          </w:tcPr>
          <w:p w14:paraId="7E148C4C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Teilkosten einschl. Zuschläge in </w:t>
            </w:r>
            <w:r w:rsidR="005A2805">
              <w:rPr>
                <w:rFonts w:ascii="Arial" w:hAnsi="Arial"/>
                <w:sz w:val="16"/>
              </w:rPr>
              <w:t>EUR</w:t>
            </w:r>
          </w:p>
          <w:p w14:paraId="75573372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 w:rsidR="005A2805" w14:paraId="3772381C" w14:textId="77777777" w:rsidTr="009C7A33">
        <w:tc>
          <w:tcPr>
            <w:tcW w:w="709" w:type="dxa"/>
          </w:tcPr>
          <w:p w14:paraId="7A45B7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5F8BFCDB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18705213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80967B0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BDB9B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2" w:type="dxa"/>
          </w:tcPr>
          <w:p w14:paraId="02D788C8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</w:tcPr>
          <w:p w14:paraId="21A71256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3"/>
              <w:t>3)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992" w:type="dxa"/>
          </w:tcPr>
          <w:p w14:paraId="21773122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4" w:type="dxa"/>
          </w:tcPr>
          <w:p w14:paraId="74A49F3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 w14:paraId="6A7C23B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 w:rsidR="005A2805" w14:paraId="086D3237" w14:textId="77777777" w:rsidTr="009C7A33">
        <w:tc>
          <w:tcPr>
            <w:tcW w:w="709" w:type="dxa"/>
          </w:tcPr>
          <w:p w14:paraId="33DF58D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1" w:type="dxa"/>
          </w:tcPr>
          <w:p w14:paraId="1A604C0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88" w:type="dxa"/>
          </w:tcPr>
          <w:p w14:paraId="7B51A884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0" w:type="dxa"/>
          </w:tcPr>
          <w:p w14:paraId="06BAD973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</w:tcPr>
          <w:p w14:paraId="4934D03E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2" w:type="dxa"/>
          </w:tcPr>
          <w:p w14:paraId="0A25AE9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</w:tcPr>
          <w:p w14:paraId="62A7CF6A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</w:tcPr>
          <w:p w14:paraId="5ACCF950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</w:tcPr>
          <w:p w14:paraId="048549CF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 w:rsidR="001D724F" w14:paraId="5F0A5B98" w14:textId="77777777" w:rsidTr="009C7A33">
        <w:trPr>
          <w:trHeight w:hRule="exact" w:val="420"/>
        </w:trPr>
        <w:tc>
          <w:tcPr>
            <w:tcW w:w="709" w:type="dxa"/>
          </w:tcPr>
          <w:p w14:paraId="602C1B4E" w14:textId="247BF194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01.6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2231" w:type="dxa"/>
          </w:tcPr>
          <w:p w14:paraId="1720697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5179A8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3538C7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7411D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814C68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1046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B682F2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E5F5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B62B4A" w14:textId="77777777" w:rsidTr="009C7A33">
        <w:trPr>
          <w:trHeight w:hRule="exact" w:val="420"/>
        </w:trPr>
        <w:tc>
          <w:tcPr>
            <w:tcW w:w="709" w:type="dxa"/>
          </w:tcPr>
          <w:p w14:paraId="2B68BE98" w14:textId="4D06043B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01.7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2231" w:type="dxa"/>
          </w:tcPr>
          <w:p w14:paraId="6C64A80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C8F1A7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8F62B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6E829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8BF4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B2FC1C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229724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B1264E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7E51758" w14:textId="77777777" w:rsidTr="009C7A33">
        <w:trPr>
          <w:trHeight w:hRule="exact" w:val="420"/>
        </w:trPr>
        <w:tc>
          <w:tcPr>
            <w:tcW w:w="709" w:type="dxa"/>
          </w:tcPr>
          <w:p w14:paraId="46A79E42" w14:textId="61523132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01.8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2231" w:type="dxa"/>
          </w:tcPr>
          <w:p w14:paraId="276F24D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DE618C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F51C37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EC3999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84A5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79AC3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8D0E9C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1A4BCA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68BE070" w14:textId="77777777" w:rsidTr="009C7A33">
        <w:trPr>
          <w:trHeight w:hRule="exact" w:val="420"/>
        </w:trPr>
        <w:tc>
          <w:tcPr>
            <w:tcW w:w="709" w:type="dxa"/>
          </w:tcPr>
          <w:p w14:paraId="5ABD8746" w14:textId="0AB2FF6D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01.9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2231" w:type="dxa"/>
          </w:tcPr>
          <w:p w14:paraId="33FB6F6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FECCC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A5F08E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AE5E26F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2C85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70E57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C400C0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019BD9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2887B352" w14:textId="77777777" w:rsidTr="009C7A33">
        <w:trPr>
          <w:trHeight w:hRule="exact" w:val="420"/>
        </w:trPr>
        <w:tc>
          <w:tcPr>
            <w:tcW w:w="709" w:type="dxa"/>
          </w:tcPr>
          <w:p w14:paraId="1F2E0F91" w14:textId="012B8C8E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01.10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2231" w:type="dxa"/>
          </w:tcPr>
          <w:p w14:paraId="4517F03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2672CD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B30438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59B121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912E9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59C92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594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52F742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60FF32F" w14:textId="77777777" w:rsidTr="009C7A33">
        <w:trPr>
          <w:trHeight w:hRule="exact" w:val="420"/>
        </w:trPr>
        <w:tc>
          <w:tcPr>
            <w:tcW w:w="709" w:type="dxa"/>
          </w:tcPr>
          <w:p w14:paraId="78F70F47" w14:textId="14638B17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01.11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2231" w:type="dxa"/>
          </w:tcPr>
          <w:p w14:paraId="3912035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0317E8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7365E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BD83B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169AA6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DBB594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5C0E0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192C15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E3E5A9" w14:textId="77777777" w:rsidTr="009C7A33">
        <w:trPr>
          <w:trHeight w:hRule="exact" w:val="420"/>
        </w:trPr>
        <w:tc>
          <w:tcPr>
            <w:tcW w:w="709" w:type="dxa"/>
          </w:tcPr>
          <w:p w14:paraId="6CF11DF9" w14:textId="0CA3C83B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01.12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2231" w:type="dxa"/>
          </w:tcPr>
          <w:p w14:paraId="7917D9B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308D9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59DA18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B4AB3F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BE741E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1D9259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283314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E061F1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559C78A6" w14:textId="77777777" w:rsidTr="009C7A33">
        <w:trPr>
          <w:trHeight w:hRule="exact" w:val="420"/>
        </w:trPr>
        <w:tc>
          <w:tcPr>
            <w:tcW w:w="709" w:type="dxa"/>
          </w:tcPr>
          <w:p w14:paraId="20EE6D99" w14:textId="0CA768F0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01.13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2231" w:type="dxa"/>
          </w:tcPr>
          <w:p w14:paraId="75EF3A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75B5A19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54042C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F2B982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788A0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953E61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DE4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42409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1C9BB4C7" w14:textId="77777777" w:rsidTr="009C7A33">
        <w:trPr>
          <w:trHeight w:hRule="exact" w:val="420"/>
        </w:trPr>
        <w:tc>
          <w:tcPr>
            <w:tcW w:w="709" w:type="dxa"/>
          </w:tcPr>
          <w:p w14:paraId="6ECD5CB5" w14:textId="14BABFDC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01.14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2231" w:type="dxa"/>
          </w:tcPr>
          <w:p w14:paraId="576A74E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A12AF9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9E6CAC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5FE4AD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78957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E5CB0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CA9D6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A96F75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797C99BB" w14:textId="77777777" w:rsidTr="009C7A33">
        <w:trPr>
          <w:trHeight w:hRule="exact" w:val="420"/>
        </w:trPr>
        <w:tc>
          <w:tcPr>
            <w:tcW w:w="709" w:type="dxa"/>
          </w:tcPr>
          <w:p w14:paraId="1C72E68D" w14:textId="02E8454B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01.15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2231" w:type="dxa"/>
          </w:tcPr>
          <w:p w14:paraId="7F0361C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FCBC0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69B3BE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C54FE6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B0A33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A7146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A0C89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13CEDD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3BB8B010" w14:textId="77777777" w:rsidTr="009C7A33">
        <w:trPr>
          <w:trHeight w:hRule="exact" w:val="420"/>
        </w:trPr>
        <w:tc>
          <w:tcPr>
            <w:tcW w:w="709" w:type="dxa"/>
          </w:tcPr>
          <w:p w14:paraId="3C229238" w14:textId="19BB3A72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01.17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2231" w:type="dxa"/>
          </w:tcPr>
          <w:p w14:paraId="15504EC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4EAF95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56D532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E1BEE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942E8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CA4C4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EDD52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BB00B9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76FF935" w14:textId="77777777" w:rsidTr="009C7A33">
        <w:trPr>
          <w:trHeight w:hRule="exact" w:val="420"/>
        </w:trPr>
        <w:tc>
          <w:tcPr>
            <w:tcW w:w="709" w:type="dxa"/>
          </w:tcPr>
          <w:p w14:paraId="37472F5A" w14:textId="729F9414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01.18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2231" w:type="dxa"/>
          </w:tcPr>
          <w:p w14:paraId="40F06BD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2669A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153F610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B7B09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A2AAAF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1EE5E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BCEB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AA2ED2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737843A9" w14:textId="77777777" w:rsidTr="009C7A33">
        <w:trPr>
          <w:trHeight w:hRule="exact" w:val="420"/>
        </w:trPr>
        <w:tc>
          <w:tcPr>
            <w:tcW w:w="709" w:type="dxa"/>
          </w:tcPr>
          <w:p w14:paraId="2DB84783" w14:textId="20E73548" w:rsidR="001D724F" w:rsidRDefault="001D724F" w:rsidP="00124DCC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7" w:name="Text2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4DCC">
              <w:rPr>
                <w:rFonts w:ascii="Arial" w:hAnsi="Arial"/>
                <w:noProof/>
                <w:sz w:val="16"/>
              </w:rPr>
              <w:t>01.19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2231" w:type="dxa"/>
          </w:tcPr>
          <w:p w14:paraId="119C3D9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1F38A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6724402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4BD93D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DCCAF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C6319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796A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8A9B6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14:paraId="67C89FA8" w14:textId="77777777" w:rsidR="00FB2451" w:rsidRDefault="00FB2451" w:rsidP="00322996">
      <w:pPr>
        <w:ind w:left="284" w:hanging="284"/>
        <w:rPr>
          <w:rFonts w:ascii="Arial" w:hAnsi="Arial"/>
          <w:sz w:val="16"/>
          <w:vertAlign w:val="superscript"/>
        </w:rPr>
      </w:pPr>
    </w:p>
    <w:sectPr w:rsidR="00FB2451" w:rsidSect="009A5BC4">
      <w:headerReference w:type="default" r:id="rId8"/>
      <w:footerReference w:type="default" r:id="rId9"/>
      <w:footnotePr>
        <w:pos w:val="beneathText"/>
      </w:footnotePr>
      <w:pgSz w:w="11907" w:h="16840" w:code="9"/>
      <w:pgMar w:top="993" w:right="1134" w:bottom="1135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46F04" w14:textId="77777777" w:rsidR="002F6255" w:rsidRDefault="002F6255">
      <w:r>
        <w:separator/>
      </w:r>
    </w:p>
  </w:endnote>
  <w:endnote w:type="continuationSeparator" w:id="0">
    <w:p w14:paraId="18005B3D" w14:textId="77777777" w:rsidR="002F6255" w:rsidRDefault="002F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12D" w14:textId="77777777" w:rsidR="009A5BC4" w:rsidRPr="001C6B80" w:rsidRDefault="009A5BC4" w:rsidP="009A5BC4">
    <w:pPr>
      <w:pStyle w:val="Fuzeile"/>
      <w:pBdr>
        <w:top w:val="single" w:sz="4" w:space="1" w:color="auto"/>
      </w:pBdr>
      <w:tabs>
        <w:tab w:val="clear" w:pos="9072"/>
        <w:tab w:val="right" w:pos="8930"/>
      </w:tabs>
      <w:rPr>
        <w:rFonts w:cs="Arial"/>
      </w:rPr>
    </w:pPr>
  </w:p>
  <w:p w14:paraId="42531794" w14:textId="03AB4B6E" w:rsidR="002F6255" w:rsidRPr="009A5BC4" w:rsidRDefault="002F6255" w:rsidP="009A5BC4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9A5BC4">
      <w:rPr>
        <w:rFonts w:ascii="Arial" w:hAnsi="Arial" w:cs="Arial"/>
        <w:sz w:val="20"/>
      </w:rPr>
      <w:t>Preisermittlungsbl</w:t>
    </w:r>
    <w:r w:rsidR="00551D39" w:rsidRPr="009A5BC4">
      <w:rPr>
        <w:rFonts w:ascii="Arial" w:hAnsi="Arial" w:cs="Arial"/>
        <w:sz w:val="20"/>
      </w:rPr>
      <w:t>att 2</w:t>
    </w:r>
    <w:r w:rsidRPr="009A5BC4">
      <w:rPr>
        <w:rFonts w:ascii="Arial" w:hAnsi="Arial" w:cs="Arial"/>
        <w:sz w:val="20"/>
      </w:rPr>
      <w:t xml:space="preserve"> </w:t>
    </w:r>
    <w:r w:rsidR="00666937" w:rsidRPr="009A5BC4">
      <w:rPr>
        <w:rFonts w:ascii="Arial" w:hAnsi="Arial" w:cs="Arial"/>
        <w:sz w:val="20"/>
      </w:rPr>
      <w:t xml:space="preserve">(Papierversion) </w:t>
    </w:r>
    <w:r w:rsidRPr="009A5BC4">
      <w:rPr>
        <w:rFonts w:ascii="Arial" w:hAnsi="Arial" w:cs="Arial"/>
        <w:sz w:val="20"/>
      </w:rPr>
      <w:t xml:space="preserve">– </w:t>
    </w:r>
    <w:r w:rsidR="00551D39" w:rsidRPr="009A5BC4">
      <w:rPr>
        <w:rFonts w:ascii="Arial" w:hAnsi="Arial" w:cs="Arial"/>
        <w:sz w:val="20"/>
      </w:rPr>
      <w:t>0</w:t>
    </w:r>
    <w:r w:rsidR="00666937" w:rsidRPr="009A5BC4">
      <w:rPr>
        <w:rFonts w:ascii="Arial" w:hAnsi="Arial" w:cs="Arial"/>
        <w:sz w:val="20"/>
      </w:rPr>
      <w:t>6</w:t>
    </w:r>
    <w:r w:rsidR="00551D39" w:rsidRPr="009A5BC4">
      <w:rPr>
        <w:rFonts w:ascii="Arial" w:hAnsi="Arial" w:cs="Arial"/>
        <w:sz w:val="20"/>
      </w:rPr>
      <w:t>/</w:t>
    </w:r>
    <w:r w:rsidRPr="009A5BC4">
      <w:rPr>
        <w:rFonts w:ascii="Arial" w:hAnsi="Arial" w:cs="Arial"/>
        <w:sz w:val="20"/>
      </w:rPr>
      <w:t>201</w:t>
    </w:r>
    <w:r w:rsidR="00666937" w:rsidRPr="009A5BC4">
      <w:rPr>
        <w:rFonts w:ascii="Arial" w:hAnsi="Arial" w:cs="Arial"/>
        <w:sz w:val="20"/>
      </w:rPr>
      <w:t>8</w:t>
    </w:r>
    <w:r w:rsidR="009A5BC4" w:rsidRPr="009A5BC4">
      <w:rPr>
        <w:rFonts w:ascii="Arial" w:hAnsi="Arial" w:cs="Arial"/>
        <w:sz w:val="20"/>
      </w:rPr>
      <w:tab/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PAGE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124DCC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  <w:r w:rsidR="009A5BC4" w:rsidRPr="009A5BC4">
      <w:rPr>
        <w:rFonts w:ascii="Arial" w:hAnsi="Arial" w:cs="Arial"/>
        <w:sz w:val="20"/>
      </w:rPr>
      <w:t xml:space="preserve"> von </w:t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NUMPAGES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124DCC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D27F7" w14:textId="77777777" w:rsidR="002F6255" w:rsidRDefault="002F6255">
      <w:r>
        <w:separator/>
      </w:r>
    </w:p>
  </w:footnote>
  <w:footnote w:type="continuationSeparator" w:id="0">
    <w:p w14:paraId="5B77E89B" w14:textId="77777777" w:rsidR="002F6255" w:rsidRDefault="002F6255">
      <w:r>
        <w:continuationSeparator/>
      </w:r>
    </w:p>
  </w:footnote>
  <w:footnote w:id="1">
    <w:p w14:paraId="1C55117B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1)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Wird vom Auftraggeber vorgegeben.</w:t>
      </w:r>
    </w:p>
  </w:footnote>
  <w:footnote w:id="2">
    <w:p w14:paraId="068C55AF" w14:textId="77777777" w:rsidR="002F6255" w:rsidRPr="00135B18" w:rsidRDefault="002F6255">
      <w:pPr>
        <w:pStyle w:val="Funotentext"/>
        <w:ind w:left="284" w:hanging="284"/>
        <w:rPr>
          <w:rFonts w:ascii="Arial" w:hAnsi="Arial"/>
          <w:color w:val="365F91" w:themeColor="accent1" w:themeShade="BF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2)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Nur für Teilleistungen, die der Auftragnehmer selbst erbringt.</w:t>
      </w:r>
    </w:p>
  </w:footnote>
  <w:footnote w:id="3">
    <w:p w14:paraId="50BFBE50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3)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Für Gerätekosten einschließlich der Betriebsstoffkosten, soweit diese den Einzelkosten der angegebenen Ordnungszahl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5B4" w14:textId="138B3411" w:rsidR="002F6255" w:rsidRPr="00551D39" w:rsidRDefault="002F6255" w:rsidP="009A5BC4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51D39">
      <w:rPr>
        <w:rFonts w:ascii="Arial" w:hAnsi="Arial" w:cs="Arial"/>
        <w:b/>
        <w:sz w:val="20"/>
      </w:rPr>
      <w:t>VV-Bau Anlage 6-</w:t>
    </w:r>
    <w:r w:rsidR="00551D39" w:rsidRPr="00551D39">
      <w:rPr>
        <w:rFonts w:ascii="Arial" w:hAnsi="Arial" w:cs="Arial"/>
        <w:b/>
        <w:sz w:val="20"/>
      </w:rPr>
      <w:t>131</w:t>
    </w:r>
  </w:p>
  <w:p w14:paraId="113C4EBA" w14:textId="77777777" w:rsidR="002F6255" w:rsidRDefault="002F6255" w:rsidP="009A5BC4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2C6850">
      <w:rPr>
        <w:rFonts w:ascii="Arial" w:hAnsi="Arial" w:cs="Arial"/>
        <w:sz w:val="20"/>
      </w:rPr>
      <w:t>Preisermittlungsbl</w:t>
    </w:r>
    <w:r w:rsidR="00551D39" w:rsidRPr="002C6850">
      <w:rPr>
        <w:rFonts w:ascii="Arial" w:hAnsi="Arial" w:cs="Arial"/>
        <w:sz w:val="20"/>
      </w:rPr>
      <w:t>att 2</w:t>
    </w:r>
    <w:r w:rsidR="00666937" w:rsidRPr="002C6850">
      <w:rPr>
        <w:rFonts w:ascii="Arial" w:hAnsi="Arial" w:cs="Arial"/>
        <w:sz w:val="20"/>
      </w:rPr>
      <w:t xml:space="preserve"> (Papierversion)</w:t>
    </w:r>
  </w:p>
  <w:p w14:paraId="724CC143" w14:textId="77777777" w:rsidR="009A5BC4" w:rsidRPr="005E5C73" w:rsidRDefault="009A5BC4" w:rsidP="009A5BC4">
    <w:pPr>
      <w:pStyle w:val="Kopfzeile"/>
      <w:pBdr>
        <w:bottom w:val="single" w:sz="4" w:space="1" w:color="auto"/>
      </w:pBdr>
      <w:ind w:right="-1"/>
      <w:rPr>
        <w:b/>
      </w:rPr>
    </w:pPr>
  </w:p>
  <w:p w14:paraId="059F2B84" w14:textId="77777777" w:rsidR="009A5BC4" w:rsidRPr="005E5C73" w:rsidRDefault="009A5BC4" w:rsidP="009A5B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505941">
    <w:abstractNumId w:val="1"/>
  </w:num>
  <w:num w:numId="2" w16cid:durableId="688220039">
    <w:abstractNumId w:val="3"/>
  </w:num>
  <w:num w:numId="3" w16cid:durableId="850295164">
    <w:abstractNumId w:val="2"/>
  </w:num>
  <w:num w:numId="4" w16cid:durableId="1243178208">
    <w:abstractNumId w:val="4"/>
  </w:num>
  <w:num w:numId="5" w16cid:durableId="522060886">
    <w:abstractNumId w:val="0"/>
  </w:num>
  <w:num w:numId="6" w16cid:durableId="1036806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1585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DU9UI60FjtfLJ3tSDRhj5l42DaNJa1FIHOgd6aEnw7ISRmwZfFS338a56y4GXUcO1G/ooRRLv+4RF3nSbvBnA==" w:salt="y9aGLfheRErM361xfdHfnQ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10080A"/>
    <w:rsid w:val="00124DCC"/>
    <w:rsid w:val="00131995"/>
    <w:rsid w:val="00135B18"/>
    <w:rsid w:val="001857D8"/>
    <w:rsid w:val="00186507"/>
    <w:rsid w:val="001D724F"/>
    <w:rsid w:val="001E6F5E"/>
    <w:rsid w:val="00263059"/>
    <w:rsid w:val="002C6850"/>
    <w:rsid w:val="002E62FC"/>
    <w:rsid w:val="002F6255"/>
    <w:rsid w:val="00322996"/>
    <w:rsid w:val="00352B35"/>
    <w:rsid w:val="003B6BFB"/>
    <w:rsid w:val="00427387"/>
    <w:rsid w:val="004939F5"/>
    <w:rsid w:val="004A52CC"/>
    <w:rsid w:val="004C34A7"/>
    <w:rsid w:val="004E2F9E"/>
    <w:rsid w:val="004E4AF0"/>
    <w:rsid w:val="0052061A"/>
    <w:rsid w:val="00521B79"/>
    <w:rsid w:val="0054653A"/>
    <w:rsid w:val="00551D39"/>
    <w:rsid w:val="005A2805"/>
    <w:rsid w:val="005E2A74"/>
    <w:rsid w:val="00663408"/>
    <w:rsid w:val="00666937"/>
    <w:rsid w:val="00694760"/>
    <w:rsid w:val="0072449C"/>
    <w:rsid w:val="007659DC"/>
    <w:rsid w:val="00770BEB"/>
    <w:rsid w:val="007870E9"/>
    <w:rsid w:val="00795C0F"/>
    <w:rsid w:val="007A28A2"/>
    <w:rsid w:val="007A396F"/>
    <w:rsid w:val="007A5F40"/>
    <w:rsid w:val="00871B10"/>
    <w:rsid w:val="008928D5"/>
    <w:rsid w:val="008B684B"/>
    <w:rsid w:val="008D0CE9"/>
    <w:rsid w:val="008D175E"/>
    <w:rsid w:val="008F3AAE"/>
    <w:rsid w:val="00906036"/>
    <w:rsid w:val="009A5BC4"/>
    <w:rsid w:val="009A7C6B"/>
    <w:rsid w:val="009C7A33"/>
    <w:rsid w:val="00A0561D"/>
    <w:rsid w:val="00A114F0"/>
    <w:rsid w:val="00B6212C"/>
    <w:rsid w:val="00B856D9"/>
    <w:rsid w:val="00BC71ED"/>
    <w:rsid w:val="00BD0DE2"/>
    <w:rsid w:val="00C011C5"/>
    <w:rsid w:val="00C20F1F"/>
    <w:rsid w:val="00C37C28"/>
    <w:rsid w:val="00C9037D"/>
    <w:rsid w:val="00CD7CFE"/>
    <w:rsid w:val="00D866B3"/>
    <w:rsid w:val="00DB2E9E"/>
    <w:rsid w:val="00DC0370"/>
    <w:rsid w:val="00DC5D2C"/>
    <w:rsid w:val="00DC73B0"/>
    <w:rsid w:val="00E370E4"/>
    <w:rsid w:val="00E647D1"/>
    <w:rsid w:val="00EA1A67"/>
    <w:rsid w:val="00EA1B95"/>
    <w:rsid w:val="00EF799D"/>
    <w:rsid w:val="00F04987"/>
    <w:rsid w:val="00F542B8"/>
    <w:rsid w:val="00F63839"/>
    <w:rsid w:val="00F756EE"/>
    <w:rsid w:val="00F87687"/>
    <w:rsid w:val="00FB2451"/>
    <w:rsid w:val="00FB71E2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F039F45"/>
  <w15:docId w15:val="{A57176BD-C421-4BD3-84E2-3BF659DE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807FA-6AB4-4F63-803F-9672660E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1</Pages>
  <Words>495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Walter, Sebastian | SBI</cp:lastModifiedBy>
  <cp:revision>10</cp:revision>
  <cp:lastPrinted>2018-04-03T10:47:00Z</cp:lastPrinted>
  <dcterms:created xsi:type="dcterms:W3CDTF">2018-06-11T09:10:00Z</dcterms:created>
  <dcterms:modified xsi:type="dcterms:W3CDTF">2026-05-07T08:55:00Z</dcterms:modified>
</cp:coreProperties>
</file>